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5D" w:rsidRPr="00763B22" w:rsidRDefault="00BE2A5D" w:rsidP="008E2ED1">
      <w:pPr>
        <w:pStyle w:val="Title"/>
      </w:pPr>
      <w:r w:rsidRPr="00763B22">
        <w:t>ДОНИШГОЊИ МИЛЛИИ ТОЉИКИСТОН</w:t>
      </w: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Кафедраи иќтисодиёти корхонањо ва соњибкорї</w:t>
      </w: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МАЉМЎИ САВОЛЊОИ ТЕСТЇ (САНЉИШЇ)</w:t>
      </w: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аз фанни тахассусии «Иќтисодиёти корхонањо»</w:t>
      </w: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барои донишљуёни бахши </w:t>
      </w:r>
      <w:r>
        <w:rPr>
          <w:rFonts w:ascii="Times New Roman Tj" w:hAnsi="Times New Roman Tj"/>
          <w:sz w:val="28"/>
        </w:rPr>
        <w:t>4</w:t>
      </w:r>
      <w:r w:rsidRPr="00763B22">
        <w:rPr>
          <w:rFonts w:ascii="Times New Roman Tj" w:hAnsi="Times New Roman Tj"/>
          <w:sz w:val="28"/>
        </w:rPr>
        <w:t xml:space="preserve">-юми ихтисоси </w:t>
      </w:r>
      <w:r>
        <w:rPr>
          <w:rFonts w:ascii="Times New Roman Tj" w:hAnsi="Times New Roman Tj"/>
          <w:sz w:val="28"/>
        </w:rPr>
        <w:t>25010304- инвеститсияи хориљї</w:t>
      </w:r>
      <w:r w:rsidRPr="00763B22">
        <w:rPr>
          <w:rFonts w:ascii="Times New Roman Tj" w:hAnsi="Times New Roman Tj"/>
          <w:sz w:val="28"/>
        </w:rPr>
        <w:t xml:space="preserve"> дар семестри </w:t>
      </w:r>
      <w:r>
        <w:rPr>
          <w:rFonts w:ascii="Times New Roman Tj" w:hAnsi="Times New Roman Tj"/>
          <w:sz w:val="28"/>
        </w:rPr>
        <w:t>тирамоњии</w:t>
      </w:r>
      <w:r w:rsidRPr="00763B22">
        <w:rPr>
          <w:rFonts w:ascii="Times New Roman Tj" w:hAnsi="Times New Roman Tj"/>
          <w:sz w:val="28"/>
        </w:rPr>
        <w:t xml:space="preserve"> соли тањсили 20</w:t>
      </w:r>
      <w:r>
        <w:rPr>
          <w:rFonts w:ascii="Times New Roman Tj" w:hAnsi="Times New Roman Tj"/>
          <w:sz w:val="28"/>
        </w:rPr>
        <w:t>22-2023</w:t>
      </w: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  <w:bookmarkStart w:id="0" w:name="_GoBack"/>
      <w:bookmarkEnd w:id="0"/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E224EE">
      <w:pPr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jc w:val="center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Душанбе – 2022</w:t>
      </w:r>
    </w:p>
    <w:p w:rsidR="00BE2A5D" w:rsidRPr="00763B22" w:rsidRDefault="00BE2A5D" w:rsidP="008E2ED1">
      <w:pPr>
        <w:pStyle w:val="BodyTextIndent"/>
      </w:pPr>
      <w:r w:rsidRPr="00763B22">
        <w:t xml:space="preserve">Маљмўи саволњои тестї (санљишї)  дар асоси барномаи таълимї аз фанни Иќтисодиёти корхонањо мураттаб гардидааст. </w:t>
      </w: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Мураттиб: </w:t>
      </w:r>
      <w:r>
        <w:rPr>
          <w:rFonts w:ascii="Times New Roman Tj" w:hAnsi="Times New Roman Tj"/>
          <w:sz w:val="28"/>
        </w:rPr>
        <w:t>н.и.и. Билолов Н.Ќ.</w:t>
      </w:r>
      <w:r w:rsidRPr="00763B22">
        <w:rPr>
          <w:rFonts w:ascii="Times New Roman Tj" w:hAnsi="Times New Roman Tj"/>
          <w:sz w:val="28"/>
        </w:rPr>
        <w:t xml:space="preserve"> </w:t>
      </w: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Муќарриз: доктори илми иќтисод,</w:t>
      </w: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          и.в.проф. Т.Д.Низомова</w:t>
      </w: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Маљмўи саволњои тестї (санљишї) барои донишљўёни ихтисосњои иќтисодии Донишгоњ, ки санљишу имтињонњои сессияи санљишї - имтињониро бо усули тестї (санљишї) месупоранд, пешнињод карда шудааст.</w:t>
      </w: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@1.Ба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ити дохилии корхона мансубанд;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сармоя, кормандон,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сиёс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сармоя, ахбор,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айати кормандон,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демограф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солот, ахбор, сармоя,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айати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сармоя, ахбор, истеъмолкунандагон;</w:t>
      </w:r>
    </w:p>
    <w:p w:rsidR="00BE2A5D" w:rsidRPr="00763B22" w:rsidRDefault="00BE2A5D" w:rsidP="00985F48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солот, ахбор,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айати кормандон,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истеъмолот;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таркиби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ити берунаи корхона дохил 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истеъмолкунандагон,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таъминкунандагон, 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таъминкунандагон, сармояи корхона,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укумат ва орган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давлат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олии гирду атрофи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укумат ва орган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аллии идоракун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истеъмолкунандагон, 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олии му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имии гирду атрофи корхона, таъминкунандагони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олии гирду атрофи корхо</w:t>
      </w:r>
      <w:r w:rsidRPr="00763B22">
        <w:rPr>
          <w:rFonts w:ascii="Times New Roman Tj" w:hAnsi="Times New Roman Tj"/>
          <w:color w:val="000000"/>
          <w:sz w:val="28"/>
          <w:szCs w:val="28"/>
        </w:rPr>
        <w:t>на, таъминкунандагон, истеъмолкунандагон, захира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кадом нишона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таснифи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сурат мегирад;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имконоти технолог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арзиши миёнасолонаи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айати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корхона, таъ</w:t>
      </w:r>
      <w:r w:rsidRPr="00763B22">
        <w:rPr>
          <w:rFonts w:ascii="Times New Roman Tj" w:hAnsi="Times New Roman Tj"/>
          <w:color w:val="000000"/>
          <w:sz w:val="28"/>
          <w:szCs w:val="28"/>
        </w:rPr>
        <w:t>иноти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шакли моликият;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махсусгардонии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корхона, сохтори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хусусият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хоси тавлиди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шакли моликият;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андоза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корхона,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даромаднокии он, имконоти технолог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Маркетинг кадом низомро ифода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низоми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низоми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низоми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солу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намуд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фаъолияти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дохиланд;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молияв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истеъмол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763B22">
        <w:rPr>
          <w:rFonts w:ascii="Times New Roman Tj" w:hAnsi="Times New Roman Tj"/>
          <w:color w:val="000000"/>
          <w:sz w:val="28"/>
          <w:szCs w:val="28"/>
        </w:rPr>
        <w:t>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хизматрасон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хусус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миёнарав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хизматрасон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молияв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миёнарав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масли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су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уртав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са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муштарак, коллектив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хусус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давлат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 нишона муфлисшавии корхонаро ифода месозад;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но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обилии таъмини талабот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зарар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корхона,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 дар т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 се 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расидани м</w:t>
      </w:r>
      <w:r w:rsidRPr="00763B22">
        <w:rPr>
          <w:rFonts w:eastAsia="MS Mincho"/>
          <w:color w:val="000000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лати пардохт;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бартарияти сармояи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сармояи худ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но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обилии таъмини талабот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арзхо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 т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 с</w:t>
      </w:r>
      <w:r w:rsidRPr="00763B22">
        <w:rPr>
          <w:rFonts w:ascii="Times New Roman Tj" w:hAnsi="Times New Roman Tj"/>
          <w:color w:val="000000"/>
          <w:sz w:val="28"/>
          <w:szCs w:val="28"/>
        </w:rPr>
        <w:t>е 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расидани муддати пардохт;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но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обилии таъмини талабот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бозор аз тарафи корхона дар т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 се 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расидани муддати пардохт;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кадом аломат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хурдро муайян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шакли моликият, хусусияти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/>
          <w:color w:val="000000"/>
          <w:sz w:val="28"/>
          <w:szCs w:val="28"/>
        </w:rPr>
        <w:t>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сармоя, шакли моликият;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шумораи коргарон, сармоя;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сармоя,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солшаванда,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гардонро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</w:t>
      </w:r>
      <w:r w:rsidRPr="00763B22">
        <w:rPr>
          <w:rFonts w:ascii="Times New Roman Tj" w:hAnsi="Times New Roman Tj"/>
          <w:color w:val="000000"/>
          <w:sz w:val="28"/>
          <w:szCs w:val="28"/>
        </w:rPr>
        <w:t>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 ифода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фоида, даромаднокии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васоити гардон;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зариби гардиш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давомнокии миёнаи як гардиш;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фонд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фондмусалла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@9.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усул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танзими ФИБ чор</w:t>
      </w:r>
      <w:r w:rsidRPr="00763B22">
        <w:rPr>
          <w:rFonts w:ascii="Times New Roman Tj" w:hAnsi="Times New Roman Tj"/>
          <w:color w:val="000000"/>
          <w:sz w:val="28"/>
          <w:szCs w:val="28"/>
        </w:rPr>
        <w:t>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авасмандсозии ташкили робита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хори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иро пешбин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маъмур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меъёр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сиёс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Фоидаи максималиро кадом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илаи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аётии мол барои корхона таъмин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алаи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орикунон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алаи ко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алаи рушд;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алаи бало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Таносуб байни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таркибди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андаи нарх, ки бо фоиз ё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исса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муайян ифода мешаванд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омили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тавсифи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сохтори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таснифи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таркиби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кадом хусусият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ба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солоташон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удо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шакли ташкили моликият;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шакли ташкили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шакли ташкили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шакли ташкили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шакли ташкили муносибат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Талаботи харидор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чист;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э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тиё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муайяни мол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бо нарх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бозор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фосилаи муайяни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додашуда;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э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тиё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доштани харидорон дар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амин фо</w:t>
      </w:r>
      <w:r w:rsidRPr="00763B22">
        <w:rPr>
          <w:rFonts w:ascii="Times New Roman Tj" w:hAnsi="Times New Roman Tj"/>
          <w:color w:val="000000"/>
          <w:sz w:val="28"/>
          <w:szCs w:val="28"/>
        </w:rPr>
        <w:t>силаи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 барои хариди мол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бо нарх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муайян;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э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тиё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имконият доштани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шандагон барои фуруши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муайяни мол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бо нарх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бозор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фосилаи муайяни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додашуда;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вазъи тайёрии истеъмолкунандагони э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барои хариди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ом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хташавандаи моли корхона дар бозоршинос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араёни муомилотии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коэфитсиенти даромаднокии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ташкили корго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Маф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уми фосилаи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аётии мол ифода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зина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мол дар бозор, афзоиши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ш, рушди мол ва пастравии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фосилаи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те, ки дар он талабот ба моли мавсим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амаи зина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гузашта ба ну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таи ибтидо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бармегардад;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з</w:t>
      </w:r>
      <w:r w:rsidRPr="00763B22">
        <w:rPr>
          <w:rFonts w:ascii="Times New Roman Tj" w:hAnsi="Times New Roman Tj"/>
          <w:color w:val="000000"/>
          <w:sz w:val="28"/>
          <w:szCs w:val="28"/>
        </w:rPr>
        <w:t>ина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оринамоии мол дар бозор, афзоиши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ш, рушди мол ва пастравии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фосилаи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байни 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заи хариди мол ва 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заи пурра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атъ шудани мав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удияти 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дар маркетинг чиро ифода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муносибат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хариду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молу хадамот дар бозор;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муносибати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шандаву харидор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амалиёт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аз бинои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хори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шавии маснуот ва то ба истеъмолкунанда расидани онро;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пешин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зина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 мол </w:t>
      </w:r>
      <w:r w:rsidRPr="00763B22">
        <w:rPr>
          <w:rFonts w:ascii="Times New Roman Tj" w:hAnsi="Times New Roman Tj"/>
          <w:color w:val="000000"/>
          <w:sz w:val="28"/>
          <w:szCs w:val="28"/>
        </w:rPr>
        <w:t>дар бозор, афзоиши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ш, рушди мол ва пастравии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чунин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дохил 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бино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иншоот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гузаронанда,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асбобу олоти камарзиш,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изот,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изоти лаборатор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, инвентари </w:t>
      </w:r>
      <w:r w:rsidRPr="00763B22">
        <w:rPr>
          <w:rFonts w:ascii="Times New Roman Tj" w:hAnsi="Times New Roman Tj"/>
          <w:color w:val="000000"/>
          <w:sz w:val="28"/>
          <w:szCs w:val="28"/>
        </w:rPr>
        <w:t>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бино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иншоот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гузаронанда,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изот (аз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умла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изоти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увватди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анда, мошин ва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изоти лаборатор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асбоб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ою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ченкунанда ва танзимкунанда, техникаи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) ва дигар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</w:t>
      </w:r>
      <w:r w:rsidRPr="00763B22">
        <w:rPr>
          <w:rFonts w:ascii="Times New Roman Tj" w:hAnsi="Times New Roman Tj"/>
          <w:color w:val="000000"/>
          <w:sz w:val="28"/>
          <w:szCs w:val="28"/>
        </w:rPr>
        <w:t>т,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солоти нотамом, асбобу ускуна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лиёт, инвентари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бино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иншоот,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инти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анда,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изот, (аз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умла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изоти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увватди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анда)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изоти 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изоти лаборатор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асбобу ускуна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763B22">
        <w:rPr>
          <w:rFonts w:ascii="Times New Roman Tj" w:hAnsi="Times New Roman Tj"/>
          <w:color w:val="000000"/>
          <w:sz w:val="28"/>
          <w:szCs w:val="28"/>
        </w:rPr>
        <w:t>и ченкун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танзимкун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, техникаи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дигар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лиёт, асбобу ускуна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инвентари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бино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иншоот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инти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анда, мошину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изот,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лиёт, захираи ашёи хом ва масоле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инвент</w:t>
      </w:r>
      <w:r w:rsidRPr="00763B22">
        <w:rPr>
          <w:rFonts w:ascii="Times New Roman Tj" w:hAnsi="Times New Roman Tj"/>
          <w:color w:val="000000"/>
          <w:sz w:val="28"/>
          <w:szCs w:val="28"/>
        </w:rPr>
        <w:t>ари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изоти лаборатор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пешин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 та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риба усул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танзими ФИБ кадом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оянд;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сиёс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маъмур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маъмур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маъмур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сиёс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сиёс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чунинанд;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экстенсив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инвеститсион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интеграл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экстенсив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интенсив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омехта;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экстенсив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интенсив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интеграл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экстенсив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инеграл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экстенсив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интенсив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модернизатс</w:t>
      </w:r>
      <w:r w:rsidRPr="00763B22">
        <w:rPr>
          <w:rFonts w:ascii="Times New Roman Tj" w:hAnsi="Times New Roman Tj"/>
          <w:color w:val="000000"/>
          <w:sz w:val="28"/>
          <w:szCs w:val="28"/>
        </w:rPr>
        <w:t>ион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экстенсивии истифодаи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солиро кадом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ифода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экстенсив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бо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мусалла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будани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нат,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 экстенсив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зариби сменаг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зариби экстенсивии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истифодаи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даромаднокии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 экстенсивии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даромаднокии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изот, коэффисиенти экстенсивии истифодабарии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интенсивии истифодаи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солиро кадом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ифода мекуна</w:t>
      </w:r>
      <w:r w:rsidRPr="00763B22">
        <w:rPr>
          <w:rFonts w:ascii="Times New Roman Tj" w:hAnsi="Times New Roman Tj"/>
          <w:color w:val="000000"/>
          <w:sz w:val="28"/>
          <w:szCs w:val="28"/>
        </w:rPr>
        <w:t>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зариби сменаг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бо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мусалла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будани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коргар;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зариби истифодаи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Фонд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молиест, ки ба 1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рост меояд;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аи аз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ати техник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мусалла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будани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арзиши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асосиест, ки ба 1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рост меояд;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шумораи гардиши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Хусусият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 хоси фаъолияти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ибкорианд;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э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ташаббускор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таваккал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Фаъолияти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чорч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баи кадом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 ба амал бароварда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вазъияти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айдгирии давлат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ити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сиёсати давлат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амаи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кадом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олат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ибкор статуси шахси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иро ба даст меорад;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пас аз гирифтани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озатнома (литсензия);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пас аз гирифтани фоида;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пас аз ба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айдгирии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пас аз ба расмиятдарории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rFonts w:eastAsia="MS Mincho"/>
          <w:color w:val="000000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пас аз пардохти бо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давлат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Масоле</w:t>
      </w:r>
      <w:r w:rsidRPr="00763B22">
        <w:rPr>
          <w:color w:val="000000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тавсифди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сат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техникии масоле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дар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 барои тайёр намудани маснуот сарф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истифодаи сарфакоронаи масоле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дар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ки барои тайёр намудани маснуот сарф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вазни умумии масоле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оте, ки барои тайёр намудани маснуот сарф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меъёри сарфи масоле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вазни софи масоле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дар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андаест, ки;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коргарро дар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иф</w:t>
      </w:r>
      <w:r w:rsidRPr="00763B22">
        <w:rPr>
          <w:rFonts w:ascii="Times New Roman Tj" w:hAnsi="Times New Roman Tj"/>
          <w:color w:val="000000"/>
          <w:sz w:val="28"/>
          <w:szCs w:val="28"/>
        </w:rPr>
        <w:t>ода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солкардаи дастго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 нишон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солкардаи коргар ё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натии барои тавлиди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ё кори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 сарфшударо тавсиф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тавсифди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 истифодаи самараноки неру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натии корхона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Даромади миёна аз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ни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арзиши аслии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таносуби фоидаи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тайёршуда;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@29.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корбайъ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/>
          <w:color w:val="000000"/>
          <w:sz w:val="28"/>
          <w:szCs w:val="28"/>
        </w:rPr>
        <w:t>солкардашударо;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кории сарфшударо;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солкардашуда ва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маоши хизматиро;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тбайъ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кории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солкардашуда ва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 самаранокии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солоти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амъиятиро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афзоиши даромади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масоле</w:t>
      </w:r>
      <w:r w:rsidRPr="00763B22">
        <w:rPr>
          <w:color w:val="000000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энергия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даромади милл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нати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афзоиши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милл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солоти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Барои баландбардории самаранокии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 кадом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мусоидат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афзоиши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ашёи хоми истифодашаванда;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афзоиши шумораи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такмилди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ташкили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 ва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 ва пасткунии масоле</w:t>
      </w:r>
      <w:r w:rsidRPr="00763B22">
        <w:rPr>
          <w:color w:val="000000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баланд бардоштани сифати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сади асосии бизнес-на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шаро нишон 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бана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шагирифташудаи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васеъ намудани фаъолияти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гирифтани фоида;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ани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созии самт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фаъолияти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гирифтани фоида;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/>
          <w:sz w:val="28"/>
          <w:szCs w:val="28"/>
        </w:rPr>
        <w:t>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бана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шагирии фаъолият ва гирифтани фоида;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осили зарби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 бо нархи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фоидаи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фоидаи соф;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даромаднок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даромади миёна;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сади гур</w:t>
      </w:r>
      <w:r w:rsidRPr="00763B22">
        <w:rPr>
          <w:rFonts w:eastAsia="MS Mincho"/>
          <w:color w:val="000000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бандии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масоле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тартиб додани сметаи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исоби арзиши аслии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намуди мушаххаси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муайян кардани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барои музди м</w:t>
      </w:r>
      <w:r w:rsidRPr="00763B22">
        <w:rPr>
          <w:rFonts w:ascii="Times New Roman Tj" w:hAnsi="Times New Roman Tj"/>
          <w:color w:val="000000"/>
          <w:sz w:val="28"/>
          <w:szCs w:val="28"/>
        </w:rPr>
        <w:t>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гузоштани нархи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Гур</w:t>
      </w:r>
      <w:r w:rsidRPr="00763B22">
        <w:rPr>
          <w:rFonts w:eastAsia="MS Mincho"/>
          <w:color w:val="000000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бандии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модда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калкулятсион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лозим аст, барои;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муайян кардани нархи деталу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 кардани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бевосита ва бавосита;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 асоси он тартиб додани сметаи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 кардани арзиши аслии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мушаххас;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Арзиши аслии сехии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кадом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дар бар мегирад;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сех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ое, ки амалиёт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технологиро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корхона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намуди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муайян;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сех барои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рои амалиёт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технолог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идораи сех;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сех барои идораи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арзиши аслии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дохил 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</w:t>
      </w:r>
      <w:r w:rsidRPr="00763B22">
        <w:rPr>
          <w:rFonts w:ascii="Times New Roman Tj" w:hAnsi="Times New Roman Tj"/>
          <w:color w:val="000000"/>
          <w:sz w:val="28"/>
          <w:szCs w:val="28"/>
        </w:rPr>
        <w:t>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намуди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муайян;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 ва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амъсозии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арзиши аслии сех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умумикорхонав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арзиши аслии технолог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арзиши аслии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@39.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Арзиши аслии умумии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дар бар мегирад;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отро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ва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арзиши аслии сехиро;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арзиши аслии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корхонаро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корхонаро оид ба идораи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зерини техник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-и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тисодии дохилиисте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63B22">
        <w:rPr>
          <w:rFonts w:ascii="Times New Roman Tj" w:hAnsi="Times New Roman Tj"/>
          <w:color w:val="000000"/>
          <w:sz w:val="28"/>
          <w:szCs w:val="28"/>
        </w:rPr>
        <w:t>пастшавии арзиши аслии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таъмин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тар истифода бурдани захира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тар намудани таркиби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солшаванда;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баланд бардоштани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техникии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йир додани таркиб ва сифати ашёи хом;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йир до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дани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ойгиршавии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Фоида аз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даромад аз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ва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ифодаи пулии арзиши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ва фуруши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ияти байни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бо ифодаи арзиш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</w:t>
      </w:r>
      <w:r w:rsidRPr="00763B22">
        <w:rPr>
          <w:rFonts w:ascii="Times New Roman Tj" w:hAnsi="Times New Roman Tj"/>
          <w:color w:val="000000"/>
          <w:sz w:val="28"/>
          <w:szCs w:val="28"/>
        </w:rPr>
        <w:t>а арзиши аслии 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даромади корхона тар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пардохт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андоз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 фоида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Фоидаи тарозии (балансии) корхона дар бар мегирад;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даромад аз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даромад аз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расонидашуда;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ифодаи пулии арзиши мол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ифодаи пулии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фоида аз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хташуда, даромад аз дигар амволи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хташуда, даромад аз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исоби ба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 додани амволи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 байни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 дар ифодаи арзиш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арзиши аслии 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даромад аз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 тар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аксиз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фоидаи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Даромаднокии корхона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андаест, ки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амчун;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таносуби фоидае, ки корхона ба даст меорад;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нисбати фоида ба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ё сармоя, ки бо фоиз чен карда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нисбати фоида ба арзиши миёнаи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нисбати фоидаи баланс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1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ба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шрафта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нисбати фоида ба нархи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Корхона дар кадом давраи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аётии моли нав вариант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авобии ра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ибонашро бояд пешбин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тад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ва коркарди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инкишоф ё рушди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воридшавии мол ба бозор;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пастрав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ё таназзули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ку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нашавии мол;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пули</w:t>
      </w:r>
      <w:r w:rsidRPr="00763B22">
        <w:rPr>
          <w:rFonts w:ascii="Times New Roman Tj" w:hAnsi="Times New Roman Tj"/>
          <w:color w:val="000000"/>
          <w:sz w:val="28"/>
          <w:szCs w:val="28"/>
        </w:rPr>
        <w:t>е, ки барои шаклгирии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ва фонди муомилоти корхона таъин шудаанд, кадом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сармоягузор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экстенсивии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чиро ифода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самаранок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асосиро вобаста ба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ascii="Times New Roman Tj" w:hAnsi="Times New Roman Tj"/>
          <w:color w:val="000000"/>
          <w:sz w:val="28"/>
          <w:szCs w:val="28"/>
        </w:rPr>
        <w:t>иро вобаста ба даромаднок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шароит;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интенсивии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чиро ифода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самаранок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шароит;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асосиро вобаста ба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даромаднок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ифода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 сиёсати нархгузории корхонаро инъикос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лили вазъияти бозории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нархи ра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коркарди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араёни технологии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нав ва гузоштани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гузоштани нарх ба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rFonts w:ascii="Times New Roman Tj" w:hAnsi="Times New Roman Tj"/>
          <w:color w:val="000000"/>
          <w:sz w:val="28"/>
          <w:szCs w:val="28"/>
        </w:rPr>
        <w:t>рхгузор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@49.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натро кадоме аз ифода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 тавсиф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самаранокии истифодаи ашёи хом;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самаранокии истифодаи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самаранокии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тан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самаранокии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натии кормандони идор</w:t>
      </w:r>
      <w:r w:rsidRPr="00763B22">
        <w:rPr>
          <w:rFonts w:ascii="Times New Roman Tj" w:hAnsi="Times New Roman Tj"/>
          <w:color w:val="000000"/>
          <w:sz w:val="28"/>
          <w:szCs w:val="28"/>
        </w:rPr>
        <w:t>акун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андае, ки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бо фонд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изонии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фонд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исоби фоида кадом фонди зерин ташаккул намеёбад;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фонди захирав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фонди инкишофи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фонди баланд бардоштани малакаи касб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фонди инкишофи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фонди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авасманкунии модд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Барои афзунгардонии фоида кадоме аз ин раванд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мусоидат намекунад;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афзунгардонии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кам кардани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доим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кам шудани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иссаи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сулоте, ки 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озои баланд дорад;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кардани технологияи пеш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адам;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кам шудани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модд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Камгардонии кадом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 афзоиши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даромаднок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мусоидат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арзиши асл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фоида;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аз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шумораи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солкунандагон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гардиши дохиликорхонав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бо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имондаи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солоти нотамом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давра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оянда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ба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шрафтаи корхона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корхона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солшаванда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солшудае мебошад, ки барои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таъин гардидааст;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солоти нотамом дар корхона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сулоте, ки дар анбори к</w:t>
      </w:r>
      <w:r w:rsidRPr="00763B22">
        <w:rPr>
          <w:rFonts w:ascii="Times New Roman Tj" w:hAnsi="Times New Roman Tj"/>
          <w:color w:val="000000"/>
          <w:sz w:val="28"/>
          <w:szCs w:val="28"/>
        </w:rPr>
        <w:t>орхона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худ;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барномаи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минималии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корхона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солшударо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максималии имконпазири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номг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763B22">
        <w:rPr>
          <w:rFonts w:ascii="Times New Roman Tj" w:hAnsi="Times New Roman Tj"/>
          <w:color w:val="000000"/>
          <w:sz w:val="28"/>
          <w:szCs w:val="28"/>
        </w:rPr>
        <w:t>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солшавандаро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корхона 11236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 карда шудааст. Аз он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умла бо сифати баланд 8340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 гардидааст.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иссаи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баландсифат баробар аст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75%;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38%;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74,2%;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77,3%;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65,3%;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кори исм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дастмузде мебошад, ки барои кори дар муддати муайян ан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ом додани корманд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 карда ба 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пардохта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дастмузде мебошад, ки барои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авасманд кардан барои сифати хуб </w:t>
      </w:r>
      <w:r w:rsidRPr="00763B22">
        <w:rPr>
          <w:rFonts w:ascii="Times New Roman Tj" w:hAnsi="Times New Roman Tj"/>
          <w:color w:val="000000"/>
          <w:sz w:val="28"/>
          <w:szCs w:val="28"/>
        </w:rPr>
        <w:t>ва муносибати бо ви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донона ба кор пардохта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музди коре мебошад, ки вобаста ба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молу хадамоте, ки мумкин аст харидор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музди коре мебошад, ки ба корманд пардохта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дастмузде мебошад, ки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ба кор</w:t>
      </w:r>
      <w:r w:rsidRPr="00763B22">
        <w:rPr>
          <w:rFonts w:ascii="Times New Roman Tj" w:hAnsi="Times New Roman Tj"/>
          <w:color w:val="000000"/>
          <w:sz w:val="28"/>
          <w:szCs w:val="28"/>
        </w:rPr>
        <w:t>манд пардохта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@59.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кори во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еъ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обилияти музди кор вобаста ба сат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таваррум;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 эътибор гирифтани шароити зараровари 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обилияти харидории музди кори исм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обилияти харидории музди кори корманд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истифодаи принсип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ташкили музди кор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Намуд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музди кор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музди кори шартномав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корбайъ;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музди кори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тбайъ ва корбайъ;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музди кори исмию во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музди кори исмию корбайъ;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музди кори во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еию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тбайъ;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Фонди 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коргарон ин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андозаи тариф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 ва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адвали тариф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нати 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айри тариф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тарифи ва иловапули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иборат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63B22">
        <w:rPr>
          <w:rFonts w:ascii="Times New Roman Tj" w:hAnsi="Times New Roman Tj"/>
          <w:color w:val="000000"/>
          <w:sz w:val="28"/>
          <w:szCs w:val="28"/>
        </w:rPr>
        <w:t>и корбайъ ва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тбайъии коргарон;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Вобаста ба фаъолият чунин намуд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тисодию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солию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технологию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технолог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миёнарав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идорав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интегралии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чиро ифода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самаранок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асосиро вобаста ба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асосиро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т ва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даромаднок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истифодабарии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 вобаста ба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арзиши аслии пурра дохил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арзиши аслии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арзиши аслии сех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ва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корхона оид ба идораи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Кадом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араёни зеринро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ибкории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бар мегирад;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усту</w:t>
      </w:r>
      <w:r w:rsidRPr="00763B22">
        <w:rPr>
          <w:rFonts w:eastAsia="MS Mincho"/>
          <w:color w:val="000000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идаи нав </w:t>
      </w:r>
      <w:r w:rsidRPr="00763B22">
        <w:rPr>
          <w:rFonts w:ascii="Times New Roman Tj" w:hAnsi="Times New Roman Tj"/>
          <w:color w:val="000000"/>
          <w:sz w:val="28"/>
          <w:szCs w:val="28"/>
        </w:rPr>
        <w:t>ва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тартибди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бизнес –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идоракунии корхонаи таъсисшуда;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усту</w:t>
      </w:r>
      <w:r w:rsidRPr="00763B22">
        <w:rPr>
          <w:rFonts w:eastAsia="MS Mincho"/>
          <w:color w:val="000000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захира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зарур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субъектони фаъолияти берунмарз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дохиланд;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шахсони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хори</w:t>
      </w:r>
      <w:r w:rsidRPr="00763B22">
        <w:rPr>
          <w:rFonts w:eastAsia="MS Mincho"/>
          <w:color w:val="000000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давлат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хори</w:t>
      </w:r>
      <w:r w:rsidRPr="00763B22">
        <w:rPr>
          <w:rFonts w:eastAsia="MS Mincho"/>
          <w:color w:val="000000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ташкилот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байналхал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шахсони во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еии хори</w:t>
      </w:r>
      <w:r w:rsidRPr="00763B22">
        <w:rPr>
          <w:rFonts w:eastAsia="MS Mincho"/>
          <w:color w:val="000000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Таснифоти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дар асоси чунин меъёр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гузаронида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истифодаи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ирот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кул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амияти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самт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фаъолияти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ёси истифодаи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Шакл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фаъолияти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тисодии берунмарз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сат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чунинанд;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маънав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махсус;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бевосита ва бавосита;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маъмур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763B22">
        <w:rPr>
          <w:rFonts w:ascii="Times New Roman Tj" w:hAnsi="Times New Roman Tj"/>
          <w:color w:val="000000"/>
          <w:sz w:val="28"/>
          <w:szCs w:val="28"/>
        </w:rPr>
        <w:t>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@69.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дохил намешаванд;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бино ва иншоот;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 ва дастго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масоле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ёрирасон;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дастго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инти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ин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 фонди гардон дохил 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машина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исоббарор барои системаи автоматикунонидашудаи идоракун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асбоб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ченкунанда ва лаборатории умумикорхонав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барои таъмири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лиётии дохилиисте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умумикорхонав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биною иншоот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маъмурию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Агар корхона аз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ониби як шахс таъсис дода шавад, кадом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rFonts w:eastAsia="MS Mincho"/>
          <w:color w:val="000000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ати зерин тартиб дода намешавад;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оиннома;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маълумотномаи пардохти бо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давлат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шартномаи муассисон;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гирифтани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озатнома;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пешин нодуруст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пулие мебошанд, ки барои шаклгирии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ва фонди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лок таъин шудаанд;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пулие мебошанд, ки барои шаклгирии фон</w:t>
      </w:r>
      <w:r w:rsidRPr="00763B22">
        <w:rPr>
          <w:rFonts w:ascii="Times New Roman Tj" w:hAnsi="Times New Roman Tj"/>
          <w:color w:val="000000"/>
          <w:sz w:val="28"/>
          <w:szCs w:val="28"/>
        </w:rPr>
        <w:t>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ва фонди истеъмолот таъин шудаанд;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пулие мебошанд, ки барои шаклгирии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ва фонди муомилот таъин шудаанд;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пулие мебошанд, ки барои шаклгирии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ва фонди тара</w:t>
      </w:r>
      <w:r w:rsidRPr="00763B22">
        <w:rPr>
          <w:color w:val="000000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иёти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таъин </w:t>
      </w:r>
      <w:r w:rsidRPr="00763B22">
        <w:rPr>
          <w:rFonts w:ascii="Times New Roman Tj" w:hAnsi="Times New Roman Tj"/>
          <w:color w:val="000000"/>
          <w:sz w:val="28"/>
          <w:szCs w:val="28"/>
        </w:rPr>
        <w:t>шудаанд;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пулие мебошанд, ки барои шаклгирии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ва фонди инкишофи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 таъин шудаанд;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бар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 додани ну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сони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37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сарфа шуд.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иловаг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оид ба бартараф кардани ну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сон 18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азор </w:t>
      </w:r>
      <w:r w:rsidRPr="00763B22">
        <w:rPr>
          <w:rFonts w:ascii="Times New Roman Tj" w:hAnsi="Times New Roman Tj"/>
          <w:color w:val="000000"/>
          <w:sz w:val="28"/>
          <w:szCs w:val="28"/>
        </w:rPr>
        <w:t>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. Самараи корхона аз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исоби бартараф кардани ну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сон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2,1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8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19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55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сади коркарди стратегияи тара</w:t>
      </w:r>
      <w:r w:rsidRPr="00763B22">
        <w:rPr>
          <w:color w:val="000000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иёти корхона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комёбшавии корхона ба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гузошташуда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коркарди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барои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нави фаъолият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ошкорсозии самт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тара</w:t>
      </w:r>
      <w:r w:rsidRPr="00763B22">
        <w:rPr>
          <w:color w:val="000000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иёти оянда дар асоси истифодабарии максималии имконият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илм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– техник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кадр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муайян кардани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максималии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водор месозад, ки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худро дар асоси фармоиш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тартиб 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номуайянии шароит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йирёбандаи сиёс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номуайянии шароит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йирёбандаи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номуайянии шароит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йирёбандаи бозор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номуайянии шароит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йирёбандаи дохиликорхонав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@76.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Бо назардошти вазъи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тисодиву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амияти кам кардани арзиши аслии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дар чунин шарт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ифода меёбад:;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 зиёдшавии фоида, ки дар ихтиёри корхона пас аз пардохт накардани андоз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 мондааст,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амчун, имконият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баву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удомадаи на тан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такрорис</w:t>
      </w:r>
      <w:r w:rsidRPr="00763B22">
        <w:rPr>
          <w:rFonts w:ascii="Times New Roman Tj" w:hAnsi="Times New Roman Tj"/>
          <w:color w:val="000000"/>
          <w:sz w:val="28"/>
          <w:szCs w:val="28"/>
        </w:rPr>
        <w:t>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одд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балки такрористе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васеъ;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 пайдо шудани имконият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васеъ барои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авасмандкунии моддии коргарон ва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алли масъала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зиёди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-сиёсии коллективи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 имконияти паст кардани нархи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худ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ки имконият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 ра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обатнокии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афзуда,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зиёд 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 бе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тар гардидани вазъи молиявии корхона ва паст кардани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сарфи муфлисшавии ширкат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 безарар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корхона чиро ифода мекуна</w:t>
      </w:r>
      <w:r w:rsidRPr="00763B22">
        <w:rPr>
          <w:rFonts w:ascii="Times New Roman Tj" w:hAnsi="Times New Roman Tj"/>
          <w:color w:val="000000"/>
          <w:sz w:val="28"/>
          <w:szCs w:val="28"/>
        </w:rPr>
        <w:t>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яке аз шакл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хариду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шро ифода мекунад, ки корхона фоида ба даст меорад;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зиёд будани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аз даромад аз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зиёд будани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аз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сулоте, ки дар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олати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ба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 тавл</w:t>
      </w:r>
      <w:r w:rsidRPr="00763B22">
        <w:rPr>
          <w:rFonts w:ascii="Times New Roman Tj" w:hAnsi="Times New Roman Tj"/>
          <w:color w:val="000000"/>
          <w:sz w:val="28"/>
          <w:szCs w:val="28"/>
        </w:rPr>
        <w:t>ид карда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фоидаи корхонаро ифода мекунад, ки аз фаъолият ба даст оварда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Сиёсати нархгузории корхонаро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лили вазъияти бозор;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рафтори ра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гузоштани нарх ба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коркарди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араёни технологии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нав;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интихоби таъминкунандагони ашёи хом;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@79.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Навовариро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нав;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одати нав;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технология ва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нав, ихтироот;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хизмати нав;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усул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тартиби нав;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Фаъолияти навовариро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муайян кардани муаммо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имконият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молиявии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ташкили фаъолияти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баландбардории ихтисоси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пайдо кардани бозор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нави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арзиши ху</w:t>
      </w:r>
      <w:r w:rsidRPr="00763B22">
        <w:rPr>
          <w:rFonts w:ascii="Times New Roman Tj" w:hAnsi="Times New Roman Tj"/>
          <w:color w:val="000000"/>
          <w:sz w:val="28"/>
          <w:szCs w:val="28"/>
        </w:rPr>
        <w:t>дро инти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 ба;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соф;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софи шарт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 кардани бардошти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чунин арзиши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истифода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арзиши бо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имон</w:t>
      </w:r>
      <w:r w:rsidRPr="00763B22">
        <w:rPr>
          <w:rFonts w:ascii="Times New Roman Tj" w:hAnsi="Times New Roman Tj"/>
          <w:color w:val="000000"/>
          <w:sz w:val="28"/>
          <w:szCs w:val="28"/>
        </w:rPr>
        <w:t>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арзиши бар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ароршуда;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арзиши аввала;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арзиши бар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чунин намуд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фарсудашавии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солиро истифода мебаранд;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фарсудашавии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фарсудашавии маънав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фарсудашавии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маънав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фарсудашавии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маънав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натро тавсиф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самаранокии истифодаи ашёи хом;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самаранокии истифодаи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самаранокии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самаранокии фаъолияти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натро ифода мекунад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ба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 нафар корманд;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фонд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бо фонд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изонии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соли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корхона ба мабла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 1200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 кард. Шумораи кормандон 800 нафар.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1200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1100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1500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2200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3000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Коргари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тбайъ, ки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6-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 дорад, дар 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октябр 180 соат кор кард. Мизони (ставкаи) соати тариф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барои ин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 1,81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аст. Музди пурраи коргар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260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340,0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325, 8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290,5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342,7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соли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меъёри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5 млн.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буда, дар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15 млн.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карда шуд. Зариби гирдгардиши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5;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4;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3;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6;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8;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@89.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соли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корхона дар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ми 300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гардидааст. Арзиши миёнасолии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120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.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1,2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0,4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2,5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2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36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/>
          <w:color w:val="000000"/>
          <w:sz w:val="28"/>
          <w:szCs w:val="28"/>
        </w:rPr>
        <w:t>.сомон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ин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 аз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исоби фоида ташаккул намеёбад;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фонди захирав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фонди инкишофи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фонди баланд бардоштани малакаи касб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фонди инкишофи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фонди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авасманкунии модд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раванд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барои афзу</w:t>
      </w:r>
      <w:r w:rsidRPr="00763B22">
        <w:rPr>
          <w:rFonts w:ascii="Times New Roman Tj" w:hAnsi="Times New Roman Tj"/>
          <w:color w:val="000000"/>
          <w:sz w:val="28"/>
          <w:szCs w:val="28"/>
        </w:rPr>
        <w:t>нгардонии фоида мусоидат намекунад;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афзунгардонии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кам кардани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доим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бо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кам шудани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иссаи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сулоте, ки 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озои баланд дорад;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ори кардани технологияи пеш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адам;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кам шудани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модд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Кам кардани кадом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 афзоиши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даромаднок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мусоидат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нарх;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арзиши асл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фоида;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ангоми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додани вазъияти молиявии корхона истифода намешаванд;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фоидаи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соф;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суръати гардиши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дарозмуддат;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бо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сармояв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таъмин будан;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 давраи к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муддат корхона 500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 тавлид мекунад.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миёнаи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йирпазир 2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та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йирнопазир 0,5 сомониро ташкил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анд.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иборат аст, аз;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250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1000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1250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200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бар асоси маълумоти мав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уда муайян кардан 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айри имкон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ибора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овардашуда стратегияи инкишофи корхонаро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ояндабинии инкишофи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шаи инкишофи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модели амалиёт барои ба даст овардани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адаф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гузошташуда;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ихтисоси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соли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201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мошин соат кор карда шудааст. Мувофи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ша бошад, бояд 208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мошин соат кор карда шавад. Зариби истифодаи экстенсивии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0,944;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0,935;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0,966;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41808;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1,03;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корхона дар аввали сол дар анбор 280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буд. Дар давоми сол 47800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гардид. Бо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имондаи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сулоти тайёр дар анбор 260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аст.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дар корхон</w:t>
      </w:r>
      <w:r w:rsidRPr="00763B22">
        <w:rPr>
          <w:rFonts w:ascii="Times New Roman Tj" w:hAnsi="Times New Roman Tj"/>
          <w:color w:val="000000"/>
          <w:sz w:val="28"/>
          <w:szCs w:val="28"/>
        </w:rPr>
        <w:t>а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45 430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46 710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47 820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48 210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44 380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соли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корхона 37 810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 шудааст. Арзиши аслии ин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27 631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</w:t>
      </w:r>
      <w:r w:rsidRPr="00763B22">
        <w:rPr>
          <w:rFonts w:ascii="Times New Roman Tj" w:hAnsi="Times New Roman Tj"/>
          <w:color w:val="000000"/>
          <w:sz w:val="28"/>
          <w:szCs w:val="28"/>
        </w:rPr>
        <w:t>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аст. Фоидаи корхона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65441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9250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10179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13320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12188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@99.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корхона 11236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 карда шудааст. Аз он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умла бо сифати баланд 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8340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 гардидааст.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иссаи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баландсифат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75%;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38%;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74,2%;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77,3%;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65,3%;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Дар корхона 47 800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азор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 карда шудааст, шумораи миёнаи кормандон 4243 нафар аст.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763B22">
        <w:rPr>
          <w:rFonts w:ascii="Times New Roman Tj" w:hAnsi="Times New Roman Tj"/>
          <w:color w:val="000000"/>
          <w:sz w:val="28"/>
          <w:szCs w:val="28"/>
        </w:rPr>
        <w:t>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 баробар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13 265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12 103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11 265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8,876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14 800 сомон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кори исм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музди коре мебошад, ки вобаста ба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молу хадамоте, ки мумкин аст харидор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авасманд кардан барои сифати хуб ва муносибати бо ви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донона ба кор;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дастмузде мебошад, ки барои кори дар муддати муайян ан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ом додани корманд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 карда ба 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пардохта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музди коре мебошад, ки барои муносибати бемасъулият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коргар дода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кори во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еъ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уброн кардани музди кор вобаста ба сат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таваррум;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 эътибор гирифтани шароити зараровари 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обилияти харидории музди кори исм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ба кор бурдани шакл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пешрафти </w:t>
      </w:r>
      <w:r w:rsidRPr="00763B22">
        <w:rPr>
          <w:rFonts w:ascii="Times New Roman Tj" w:hAnsi="Times New Roman Tj"/>
          <w:color w:val="000000"/>
          <w:sz w:val="28"/>
          <w:szCs w:val="28"/>
        </w:rPr>
        <w:t>музди кор;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Маф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локи (амортизатсия)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ифода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х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рдашавии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ароркунии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араёни ба арзиши аслии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солшаванда гузаронидани арзиши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763B22">
        <w:rPr>
          <w:rFonts w:ascii="Times New Roman Tj" w:hAnsi="Times New Roman Tj"/>
          <w:color w:val="000000"/>
          <w:sz w:val="28"/>
          <w:szCs w:val="28"/>
        </w:rPr>
        <w:t>и асосиро;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оид ба ниго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убини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Шакл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музди кор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музди кори исмию во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музди кори шартномавию исм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музди кори корбайъу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тбайъ;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музди кори номиналию корбайъ;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андаест, ки;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солкардаи коргар ё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натии барои тавлиди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ё кори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 сарфнашударо тавсиф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</w:t>
      </w:r>
      <w:r w:rsidRPr="00763B22">
        <w:rPr>
          <w:rFonts w:ascii="Times New Roman Tj" w:hAnsi="Times New Roman Tj"/>
          <w:color w:val="000000"/>
          <w:sz w:val="28"/>
          <w:szCs w:val="28"/>
        </w:rPr>
        <w:t>ар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солкардаи дастго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 нишон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солкардаи коргар ё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натии барои тавлиди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ё кори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 сарфшударо тавсиф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ascii="Times New Roman Tj" w:hAnsi="Times New Roman Tj"/>
          <w:color w:val="000000"/>
          <w:sz w:val="28"/>
          <w:szCs w:val="28"/>
        </w:rPr>
        <w:t>кардаи коргар ё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натии барои тавлиди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ё кори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 сарфашударо тавсиф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корбайъ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кории сарфш</w:t>
      </w:r>
      <w:r w:rsidRPr="00763B22">
        <w:rPr>
          <w:rFonts w:ascii="Times New Roman Tj" w:hAnsi="Times New Roman Tj"/>
          <w:color w:val="000000"/>
          <w:sz w:val="28"/>
          <w:szCs w:val="28"/>
        </w:rPr>
        <w:t>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солкардашуда ва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маоши хизматиро;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тбайъ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солкардашударо;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хизмат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сарфшударо;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</w:t>
      </w:r>
      <w:r w:rsidRPr="00763B22">
        <w:rPr>
          <w:rFonts w:ascii="Times New Roman Tj" w:hAnsi="Times New Roman Tj"/>
          <w:color w:val="000000"/>
          <w:sz w:val="28"/>
          <w:szCs w:val="28"/>
        </w:rPr>
        <w:t>ори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кории сарфшударо;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дори ва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 кории сарфашударо;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техникаи нав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технологияи нав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фаъолияте мебошад, ки ба коркард, сохтан ва па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 кардани намуд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нави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техно</w:t>
      </w:r>
      <w:r w:rsidRPr="00763B22">
        <w:rPr>
          <w:rFonts w:ascii="Times New Roman Tj" w:hAnsi="Times New Roman Tj"/>
          <w:color w:val="000000"/>
          <w:sz w:val="28"/>
          <w:szCs w:val="28"/>
        </w:rPr>
        <w:t>логия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шакл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ташкил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равона карда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усул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бе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таркунии ташкил ва идоракун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@109.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Вобаста ба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милл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минта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такмили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узъ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@110.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ёси истифодаи навовари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(кулл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);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милл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минта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авию;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@111.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дохил намешаванд;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Бино ва иншоот;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</w:t>
      </w:r>
      <w:r w:rsidRPr="00763B22">
        <w:rPr>
          <w:rFonts w:ascii="Times New Roman Tj" w:hAnsi="Times New Roman Tj"/>
          <w:color w:val="000000"/>
          <w:sz w:val="28"/>
          <w:szCs w:val="28"/>
        </w:rPr>
        <w:t>от ва дастго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Масоле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ёрирасон;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Дастго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инти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@112.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Арзиши аслии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сех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ва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Арзиши аслии сех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умумикорхонав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/>
          <w:color w:val="000000"/>
          <w:sz w:val="28"/>
          <w:szCs w:val="28"/>
        </w:rPr>
        <w:t>оти сех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намуди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муайян;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Арзиши аслии технолог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Арзиши аслии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@113.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Вазифа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корхонаро нишон 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истеъмоли ашёи хом ва масоле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онеъ гардонидани талаботи истеъмолкунандагон;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ташкили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ба даст овардани фоида;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хизматрасонии таъминкунандагон;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@114.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Аввалин бор маф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уми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ибкориро истифода намудааст;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Д. Риккардо;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Й. Шумпетер;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А. Смит;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Ф. Ф. Хайек;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Дж. Кларк;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@115.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Барои ба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763B22">
        <w:rPr>
          <w:rFonts w:ascii="Times New Roman Tj" w:hAnsi="Times New Roman Tj"/>
          <w:color w:val="000000"/>
          <w:sz w:val="28"/>
          <w:szCs w:val="28"/>
        </w:rPr>
        <w:t>и худ ноил шудан, корхона вазифа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зеринро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ва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идора ва ташкили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кормандон,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пардохти андоз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дигар пардохт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 бу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ет</w:t>
      </w:r>
      <w:r w:rsidRPr="00763B22">
        <w:rPr>
          <w:rFonts w:ascii="Times New Roman Tj" w:hAnsi="Times New Roman Tj"/>
          <w:color w:val="000000"/>
          <w:sz w:val="28"/>
          <w:szCs w:val="28"/>
        </w:rPr>
        <w:t>и давлат, таъминоти захиравии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ба ра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обат тоб овардан, риояи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онун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му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аррароти амалкунанда;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ро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надодан ба бозистии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риоя кардани стандарт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таъминоти захиравии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ташкили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ва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</w:t>
      </w:r>
      <w:r w:rsidRPr="00763B22">
        <w:rPr>
          <w:rFonts w:ascii="Times New Roman Tj" w:hAnsi="Times New Roman Tj"/>
          <w:color w:val="000000"/>
          <w:sz w:val="28"/>
          <w:szCs w:val="28"/>
        </w:rPr>
        <w:t>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сулот, риояи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онун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му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аррароти амалкунанда, муайян кардани нархи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ифзи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ити атроф;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пардохти музди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кормандон, интихоби бозори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ш,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ва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@116.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Барои бомуваффа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ият кор кардани корхона дар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тисоди боза</w:t>
      </w:r>
      <w:r w:rsidRPr="00763B22">
        <w:rPr>
          <w:rFonts w:ascii="Times New Roman Tj" w:hAnsi="Times New Roman Tj"/>
          <w:color w:val="000000"/>
          <w:sz w:val="28"/>
          <w:szCs w:val="28"/>
        </w:rPr>
        <w:t>ргон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мутахассисони он бояд доимо;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бозори захира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ом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занд, техникаи навро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нанамоянд, арзиши аслии онро паст 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бозори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ом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занд, техникаи навро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намоянд, арзиши аслии онро паст накунанд;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бозори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ом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занд, техникаи навро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намоянд, арзиши аслии онро паст 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бозори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наом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занд, техникаи навро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намоянд, арзиши аслии онро паст 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@117.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Нати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фаъолияти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бизнес-на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 тартиб додан;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кам кардан;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кардан;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сифати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баланд бардоштан;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@118.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ин хусусият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 тааллу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надорад;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таваккалкор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авобгар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абули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арор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идоракун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муайянкунии талабот;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ташаббускор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э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@119.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Корхона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субъекти муста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или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мебошад, ки на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рои кор ва расонидани хизмат бо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сади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онеъ гардонидани талаботи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ва гирифтани фоида ташкил карда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субъекти муста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или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мебошад, ки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рои кор ва нарасонидани хизмат бо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сади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онеъ гардонидани талаботи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 ва гирифтани фоида ташкил карда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субъекти муста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или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мебошад, ки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рои кор ва расонидани хизмат бо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сади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онеъ гардонидани талаботи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 ва гирифтани фоида ташкил карда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субъекти номуста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или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мебошад, ки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рои кор ва р</w:t>
      </w:r>
      <w:r w:rsidRPr="00763B22">
        <w:rPr>
          <w:rFonts w:ascii="Times New Roman Tj" w:hAnsi="Times New Roman Tj"/>
          <w:color w:val="000000"/>
          <w:sz w:val="28"/>
          <w:szCs w:val="28"/>
        </w:rPr>
        <w:t>асонидани хизмат бо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сади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онеъ гардонидани талаботи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амъият ва гирифтани фоида ташкил карда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субъекти муста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или хо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мебошад, ки барои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рои кор ва расонидани хизмат бе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сади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онеъ гардонидани талаботи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амъият ва </w:t>
      </w:r>
      <w:r w:rsidRPr="00763B22">
        <w:rPr>
          <w:rFonts w:ascii="Times New Roman Tj" w:hAnsi="Times New Roman Tj"/>
          <w:color w:val="000000"/>
          <w:sz w:val="28"/>
          <w:szCs w:val="28"/>
        </w:rPr>
        <w:t>гирифтани фоида ташкил карда шудааст;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@120.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Вазифа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 зери таъсири кадом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 шакл мегиранд:;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манфиати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иби корхона;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сармоя; вазъияти дохилии корхона; вазифа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манфиати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иби корхона;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корхона; вазъияти дох</w:t>
      </w:r>
      <w:r w:rsidRPr="00763B22">
        <w:rPr>
          <w:rFonts w:ascii="Times New Roman Tj" w:hAnsi="Times New Roman Tj"/>
          <w:color w:val="000000"/>
          <w:sz w:val="28"/>
          <w:szCs w:val="28"/>
        </w:rPr>
        <w:t>илии корхона;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манфиати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иби корхона;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сармоя; вазъияти дохилии корхона;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манфиати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иби корхона;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сармоя; вазъияти молиявии корхона;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манфиати давлат;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сармоя; вазъияти до</w:t>
      </w:r>
      <w:r w:rsidRPr="00763B22">
        <w:rPr>
          <w:rFonts w:ascii="Times New Roman Tj" w:hAnsi="Times New Roman Tj"/>
          <w:color w:val="000000"/>
          <w:sz w:val="28"/>
          <w:szCs w:val="28"/>
        </w:rPr>
        <w:t>хилии корхона; ма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@121.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асосан,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нишона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 тасниф мекунанд: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Махсусгардонии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ашё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 Сохтори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тидори давлат;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ашё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 Сохтори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Махсусгардонии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ашё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 Сохтори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Махсусгардонии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ашё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 Сохтори идоракун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@122.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Корхона дар низоми бозор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фаъолияти худро ба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алли мауммо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равона намуда дар робита бо он чунин муаммо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оро бояд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 кунад:;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корхона набояд муайян созад, ки кадом намуди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бояд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намояд, ки ба бозор ро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ёбад, зеро харидорон худашон муайян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корхона набояд муаммои ч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тавр ва ч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 намудани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сулоти интихобкардаашро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 кунад, зеро давлат ба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 мегирад;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корхона бояд муайян созад, ки ба 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бо кадом нарх ва дар кадом бозор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сулоташро нафур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шад, зеро истеъмолкунандагон инт</w:t>
      </w:r>
      <w:r w:rsidRPr="00763B22">
        <w:rPr>
          <w:rFonts w:ascii="Times New Roman Tj" w:hAnsi="Times New Roman Tj"/>
          <w:color w:val="000000"/>
          <w:sz w:val="28"/>
          <w:szCs w:val="28"/>
        </w:rPr>
        <w:t>ихоб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корхона бояд чигили муамморо накушояд, ки ин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барои ч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барои 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зарур аст, зеро бозор дикта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@123.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 вазифа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корхона дохил мешаванд:;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тайёр кардани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истеъмол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таъмини модд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-техники</w:t>
      </w:r>
      <w:r w:rsidRPr="00763B22">
        <w:rPr>
          <w:rFonts w:ascii="Times New Roman Tj" w:hAnsi="Times New Roman Tj"/>
          <w:color w:val="000000"/>
          <w:sz w:val="28"/>
          <w:szCs w:val="28"/>
        </w:rPr>
        <w:t>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идора ва ташкили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кормандон,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сулот, ро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додан ба бозистии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инкишофи корхона ва афзоиши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солот,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ифзи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ити атроф, пардохти андоз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дигар пардохт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бу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ети давлат,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онеъ гардонидани талабо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ти корхона, риоя кардани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онун, стандарт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му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аррароти амалкунанда;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пардохти андоз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дигар пардохт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бу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ети давлат, риоя кардани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онун, стандарт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му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аррароти амалкунанда,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ифзи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ити атроф, тайёр кардани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исте</w:t>
      </w:r>
      <w:r w:rsidRPr="00763B22">
        <w:rPr>
          <w:rFonts w:ascii="Times New Roman Tj" w:hAnsi="Times New Roman Tj"/>
          <w:color w:val="000000"/>
          <w:sz w:val="28"/>
          <w:szCs w:val="28"/>
        </w:rPr>
        <w:t>ъмол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идора ва ташкили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ифзи 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ити атроф, таъмини модд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-техникии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солот, тайёр кардани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истеъмол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ро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надодан ба бозистии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солот, инкишоф ва афзоиши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тисодиёт, пардохти андоз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ва дигар пардохт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ба бу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ети давлат;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@124.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 кадом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алаи сикли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аётии мол корхона фоидаи максималиро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 мешавад:;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алаи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орикунон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алаи ко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алаи рушд;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 мар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алаи бало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763B22">
        <w:rPr>
          <w:rFonts w:ascii="Times New Roman Tj" w:hAnsi="Times New Roman Tj"/>
          <w:color w:val="000000"/>
          <w:sz w:val="28"/>
          <w:szCs w:val="28"/>
        </w:rPr>
        <w:t>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пешни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одшуда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@125.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ки дар нати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аи харида гирифтан ё ба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овардани кор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даст оварда шудаанд,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ангоми ба тарози (баланси) корхона (сех, корпуус) дохил кардан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дода мешаванд: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 арзиши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озираза</w:t>
      </w:r>
      <w:r w:rsidRPr="00763B22">
        <w:rPr>
          <w:rFonts w:ascii="Times New Roman Tj" w:hAnsi="Times New Roman Tj"/>
          <w:color w:val="000000"/>
          <w:sz w:val="28"/>
          <w:szCs w:val="28"/>
        </w:rPr>
        <w:t>мон;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арзиши бо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имонда;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арзиши пурраи аввала;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арзиши омехта;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Аз 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арзиши миёнасол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@126.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ое, ки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экстенсивии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солиро ифода мекунанд, мебошанд: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оиши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Бо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мусалла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будани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Зариби сменаг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зариби экстенсивии истифодаи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Даромаднокии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Фоидаи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@127.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ое, ки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интенсивии истифодаи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изотро ифода </w:t>
      </w:r>
      <w:r w:rsidRPr="00763B22">
        <w:rPr>
          <w:rFonts w:ascii="Times New Roman Tj" w:hAnsi="Times New Roman Tj"/>
          <w:color w:val="000000"/>
          <w:sz w:val="28"/>
          <w:szCs w:val="28"/>
        </w:rPr>
        <w:t>мекунанд, мебошанд:;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Зариби сменаг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Бозде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осилнокии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Бо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мусалла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будани ме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нати коргар;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Зариби истифодаи интенсивии та</w:t>
      </w:r>
      <w:r w:rsidRPr="00763B22">
        <w:rPr>
          <w:rFonts w:eastAsia="MS Mincho"/>
          <w:color w:val="000000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изот;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@128.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Кадоме аз ибора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номбаршаванда фаъолияти навовариро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муайян кардани муаммо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нави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имконият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молиявии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ташкили фаъолияти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баландбардории ихтисоси кормандон;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пайдо кардани бозор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нави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@129.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арзиши худро инти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 меди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 ба;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</w:t>
      </w:r>
      <w:r w:rsidRPr="00763B22">
        <w:rPr>
          <w:rFonts w:ascii="Times New Roman Tj" w:hAnsi="Times New Roman Tj"/>
          <w:color w:val="000000"/>
          <w:sz w:val="28"/>
          <w:szCs w:val="28"/>
        </w:rPr>
        <w:t>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соф;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софи шарт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арзиши асл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@130.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исоб кардани бардошти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кадом арзиши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истифода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арзиши бо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имонда;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арзиши бар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ароршуда;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арзиши аввала;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арзиши бар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@131.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Вобаста ба фаъолият чунин намуд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аст: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тисодию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солию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Технологию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Технолог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/>
          <w:color w:val="000000"/>
          <w:sz w:val="28"/>
          <w:szCs w:val="28"/>
        </w:rPr>
        <w:t>, миёнарав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Идорав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@132.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Модел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ибкории навоварона ин:;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Дар асоси ташкили дохил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 асоси ташкили берун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бо ёрии шартнома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 асоси ташкили берун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бо ёрии венчур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ки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иловагии берунаро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/>
          <w:color w:val="000000"/>
          <w:sz w:val="28"/>
          <w:szCs w:val="28"/>
        </w:rPr>
        <w:t>алб менамоянд;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@133.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ибкории навовар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чунин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араён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оро дар бар мегирад:</w:t>
      </w:r>
      <w:r w:rsidRPr="00763B22">
        <w:rPr>
          <w:rFonts w:ascii="Times New Roman Tj" w:hAnsi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усту</w:t>
      </w:r>
      <w:r w:rsidRPr="00763B22">
        <w:rPr>
          <w:rFonts w:eastAsia="MS Mincho"/>
          <w:color w:val="000000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ояи нав ва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Тартибди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бизнес –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Идоракунии корхонаи таъсисшуда;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усту</w:t>
      </w:r>
      <w:r w:rsidRPr="00763B22">
        <w:rPr>
          <w:rFonts w:eastAsia="MS Mincho"/>
          <w:color w:val="000000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захира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зарур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@134.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Робита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корхона аз чунин ало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иборат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бо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фирма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су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уртав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истеъмолкунандагон, 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олии гирду атрофи корхона, ширкат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хайрияв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бо таъминкунандагон, бонк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ш</w:t>
      </w:r>
      <w:r w:rsidRPr="00763B22">
        <w:rPr>
          <w:rFonts w:ascii="Times New Roman Tj" w:hAnsi="Times New Roman Tj"/>
          <w:color w:val="000000"/>
          <w:sz w:val="28"/>
          <w:szCs w:val="28"/>
        </w:rPr>
        <w:t>иркат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молияв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нафа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а, фирма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миёнарав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бо истеъмолкунандагон, таъминкунандагон, ширкат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су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уртав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фирма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миёнарав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бо вазорат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о,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айрибу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корхона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хизматрасон, биржа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айрифонд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, донишго</w:t>
      </w:r>
      <w:r w:rsidRPr="00763B22">
        <w:rPr>
          <w:color w:val="000000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илм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-тад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@135.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 корхона маркетинг кадом низомро ифода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низоми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низоми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низоми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солу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низоми таъминот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 мебошанд;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@136.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Корхонаи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 намуди зерини фаъолияти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дохил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ти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молияв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миёнарав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@137.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Оинномаи корхонаи нав тартиб дода мешавад, мувофи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кодекси замини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$B) кодекси андози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кодекси граждании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кодекси гумруки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@138. Низоми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солу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ифода менамояд;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авасмандгардониро;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бана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шагириро;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маркетингро;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фаъолиятро;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@139.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ити фаъолияти корхона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онун;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корхона;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бозор;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сар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онун;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кодекс;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@140. 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Муваффа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ияти фаъолияти корхона ба истифодаи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зерин вобаста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равон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психолог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омил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демограф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@141.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андаи безарар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корхона чиро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сулоте, ки дар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олати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ба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 тавлид карда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зиёд будани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 аз даромад, аз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зиёд будани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 аз хар</w:t>
      </w:r>
      <w:r w:rsidRPr="00763B22">
        <w:rPr>
          <w:rFonts w:ascii="Times New Roman Tj" w:hAnsi="Times New Roman Tj"/>
          <w:color w:val="000000"/>
          <w:sz w:val="28"/>
          <w:szCs w:val="28"/>
        </w:rPr>
        <w:t>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яке аз шакл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хариду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@142. Кадоме аз ибора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ои номбаршуда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увватии корхонаро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имконният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ва захира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молиявии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дуд,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инноватсия, сифати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ва дар бораи бозор тасаввуроти нокоф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доштан;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баланди ихтисоси кормандон, технологияи пеш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адам, обр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худ дар назди масрафкунандагон,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оти паст;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синну соли ро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бар, кормандони баландихтисос ва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солшаванда;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@143.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худ;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барномаи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солии минималии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ба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ии намунавии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солшударо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максималии имконпазири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номг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йи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солшавандаро ифода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@144.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амаи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ба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шрафта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дар корхона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солшаванда мебошад;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солшудае мебошад, ки барои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763B22">
        <w:rPr>
          <w:rFonts w:ascii="Times New Roman Tj" w:hAnsi="Times New Roman Tj"/>
          <w:color w:val="000000"/>
          <w:sz w:val="28"/>
          <w:szCs w:val="28"/>
        </w:rPr>
        <w:t xml:space="preserve"> таъин гардидааст;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солоти нотамом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нодурустанд;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@145.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аз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бо;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шумораи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солкунандагон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гардиши дохиликорхонав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бо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имондаи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соло</w:t>
      </w:r>
      <w:r w:rsidRPr="00763B22">
        <w:rPr>
          <w:rFonts w:ascii="Times New Roman Tj" w:hAnsi="Times New Roman Tj"/>
          <w:color w:val="000000"/>
          <w:sz w:val="28"/>
          <w:szCs w:val="28"/>
        </w:rPr>
        <w:t>ти нотамом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аи харо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давра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оянда фар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@146.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Ма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мабла</w:t>
      </w:r>
      <w:r w:rsidRPr="00763B22">
        <w:rPr>
          <w:color w:val="000000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пулие, ки барои шаклгирии фонд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 ва фонди муомилоти корхона таъин шудаанд, кадом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сармоягузор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лок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гардон;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восита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@147.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Барои муайянкунии арзиши аслии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мушаххас аз кадом гур</w:t>
      </w:r>
      <w:r w:rsidRPr="00763B22">
        <w:rPr>
          <w:rFonts w:eastAsia="MS Mincho"/>
          <w:color w:val="000000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 нишонди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истифода мекунанд;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унсур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меъёр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модда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калкулятсион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модда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ои сохтор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дурустанд;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@148.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осили зарби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 бо нархи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фоидаи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фоидаи соф;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даромаднок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даромади миёна;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Даромади миёна аз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@149. Даромади миёна аз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ши во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 –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$A)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мол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ни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$C)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</w:t>
      </w:r>
      <w:r w:rsidRPr="00763B22">
        <w:rPr>
          <w:rFonts w:ascii="Times New Roman Tj" w:hAnsi="Times New Roman Tj"/>
          <w:color w:val="000000"/>
          <w:sz w:val="28"/>
          <w:szCs w:val="28"/>
        </w:rPr>
        <w:t>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$D) таносуби даромади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арзиши аслии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хташуда;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$E) таносуби фоидаи умум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бар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сулоти тайёршуда;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@150. Музди кор ин;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$A) як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исми даромади милл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>$B) дастмузде мебошад, ки вобаста ба сат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и таваррум ба корманд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уброн ка</w:t>
      </w:r>
      <w:r w:rsidRPr="00763B22">
        <w:rPr>
          <w:rFonts w:ascii="Times New Roman Tj" w:hAnsi="Times New Roman Tj"/>
          <w:color w:val="000000"/>
          <w:sz w:val="28"/>
          <w:szCs w:val="28"/>
        </w:rPr>
        <w:t>рда мешавад;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исмати дар шакли пул ифодаёфтаи даромади милл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аст, ки бар ивази ми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дору сифати кор</w:t>
      </w:r>
      <w:r w:rsidRPr="00763B22">
        <w:rPr>
          <w:rFonts w:eastAsia="MS Mincho"/>
          <w:color w:val="000000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аз тарафи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ар кадом корманд ан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омёфта та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сим шуда, ба истеъмоли шахсии </w:t>
      </w:r>
      <w:r w:rsidRPr="00763B22">
        <w:rPr>
          <w:rFonts w:eastAsia="MS Mincho"/>
          <w:color w:val="000000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 ворид мегардад;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63B22">
        <w:rPr>
          <w:color w:val="000000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обилияти харидории музди кор аст;</w:t>
      </w:r>
    </w:p>
    <w:p w:rsidR="00BE2A5D" w:rsidRPr="00763B22" w:rsidRDefault="00BE2A5D" w:rsidP="00985F48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63B22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763B22">
        <w:rPr>
          <w:rFonts w:eastAsia="MS Mincho"/>
          <w:color w:val="000000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63B22">
        <w:rPr>
          <w:color w:val="000000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/>
          <w:sz w:val="28"/>
          <w:szCs w:val="28"/>
        </w:rPr>
        <w:t>о дуруста</w:t>
      </w:r>
      <w:r w:rsidRPr="00763B22">
        <w:rPr>
          <w:rFonts w:ascii="Times New Roman Tj" w:hAnsi="Times New Roman Tj"/>
          <w:color w:val="000000"/>
          <w:sz w:val="28"/>
          <w:szCs w:val="28"/>
        </w:rPr>
        <w:t>нд;</w:t>
      </w:r>
    </w:p>
    <w:p w:rsidR="00BE2A5D" w:rsidRPr="00763B22" w:rsidRDefault="00BE2A5D" w:rsidP="00F35738">
      <w:pPr>
        <w:jc w:val="both"/>
        <w:rPr>
          <w:rFonts w:ascii="Times New Roman Tj" w:hAnsi="Times New Roman Tj"/>
          <w:sz w:val="28"/>
          <w:szCs w:val="28"/>
        </w:rPr>
      </w:pPr>
    </w:p>
    <w:sectPr w:rsidR="00BE2A5D" w:rsidRPr="00763B22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F48"/>
    <w:rsid w:val="000259A6"/>
    <w:rsid w:val="00245F54"/>
    <w:rsid w:val="002B4BB6"/>
    <w:rsid w:val="003569E4"/>
    <w:rsid w:val="00634020"/>
    <w:rsid w:val="00696331"/>
    <w:rsid w:val="00733F3A"/>
    <w:rsid w:val="00763B22"/>
    <w:rsid w:val="00820F8B"/>
    <w:rsid w:val="0089489A"/>
    <w:rsid w:val="00896258"/>
    <w:rsid w:val="008E2ED1"/>
    <w:rsid w:val="009362BD"/>
    <w:rsid w:val="00974EBA"/>
    <w:rsid w:val="009831A3"/>
    <w:rsid w:val="00985F48"/>
    <w:rsid w:val="00A539B6"/>
    <w:rsid w:val="00B061C2"/>
    <w:rsid w:val="00BE2A5D"/>
    <w:rsid w:val="00C1089B"/>
    <w:rsid w:val="00CC1A46"/>
    <w:rsid w:val="00E224EE"/>
    <w:rsid w:val="00E55216"/>
    <w:rsid w:val="00F15B26"/>
    <w:rsid w:val="00F35738"/>
    <w:rsid w:val="00F9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4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5F48"/>
    <w:rPr>
      <w:rFonts w:ascii="Times New Roman Tj" w:hAnsi="Times New Roman Tj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985F4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85F48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985F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5F48"/>
    <w:rPr>
      <w:rFonts w:ascii="Times New Roman" w:hAnsi="Times New Roman" w:cs="Times New Roman"/>
      <w:sz w:val="20"/>
      <w:szCs w:val="20"/>
      <w:lang w:eastAsia="ru-RU"/>
    </w:rPr>
  </w:style>
  <w:style w:type="paragraph" w:styleId="Caption">
    <w:name w:val="caption"/>
    <w:basedOn w:val="Normal"/>
    <w:uiPriority w:val="99"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Title">
    <w:name w:val="Title"/>
    <w:basedOn w:val="Normal"/>
    <w:link w:val="TitleChar"/>
    <w:uiPriority w:val="9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85F48"/>
    <w:rPr>
      <w:rFonts w:ascii="Times New Roman Tj" w:hAnsi="Times New Roman Tj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85F48"/>
    <w:rPr>
      <w:rFonts w:ascii="Times New Roman Tj" w:hAnsi="Times New Roman Tj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85F48"/>
    <w:rPr>
      <w:rFonts w:ascii="Times New Roman Tj" w:hAnsi="Times New Roman Tj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85F4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">
    <w:name w:val="Стиль"/>
    <w:basedOn w:val="Normal"/>
    <w:next w:val="Title"/>
    <w:uiPriority w:val="99"/>
    <w:rsid w:val="00F35738"/>
    <w:pPr>
      <w:ind w:firstLine="567"/>
      <w:jc w:val="center"/>
    </w:pPr>
    <w:rPr>
      <w:rFonts w:ascii="A-Tojik" w:hAnsi="A-Tojik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1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31</Pages>
  <Words>6891</Words>
  <Characters>-32766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oper11_101</cp:lastModifiedBy>
  <cp:revision>19</cp:revision>
  <dcterms:created xsi:type="dcterms:W3CDTF">2019-04-09T05:54:00Z</dcterms:created>
  <dcterms:modified xsi:type="dcterms:W3CDTF">2022-12-15T09:26:00Z</dcterms:modified>
</cp:coreProperties>
</file>